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3A5E4" w14:textId="5EB42D72" w:rsidR="00F41B8D" w:rsidRPr="007F05E6" w:rsidRDefault="00F41B8D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572B2E">
        <w:t>i</w:t>
      </w:r>
      <w:r>
        <w:t xml:space="preserve">nformation and </w:t>
      </w:r>
      <w:r w:rsidR="00572B2E">
        <w:t>d</w:t>
      </w:r>
      <w:r>
        <w:t xml:space="preserve">ata </w:t>
      </w:r>
      <w:r w:rsidR="00572B2E">
        <w:t>p</w:t>
      </w:r>
      <w:r>
        <w:t>rinciples</w:t>
      </w:r>
    </w:p>
    <w:p w14:paraId="4F7005A0" w14:textId="21A4DD64" w:rsidR="00F41B8D" w:rsidRDefault="00F41B8D" w:rsidP="00474F67">
      <w:pPr>
        <w:pStyle w:val="Heading1"/>
      </w:pPr>
      <w:r w:rsidRPr="00692A45">
        <w:t xml:space="preserve">Worksheet </w:t>
      </w:r>
      <w:r w:rsidR="00A32FE5">
        <w:t>7</w:t>
      </w:r>
      <w:r w:rsidRPr="00692A45">
        <w:t xml:space="preserve">: </w:t>
      </w:r>
      <w:r w:rsidR="0055348F">
        <w:t>C</w:t>
      </w:r>
      <w:r>
        <w:t>ommissioning</w:t>
      </w:r>
      <w:r w:rsidRPr="00692A45">
        <w:t xml:space="preserve"> (</w:t>
      </w:r>
      <w:r w:rsidR="00572B2E">
        <w:t>learner</w:t>
      </w:r>
      <w:r w:rsidRPr="00692A45">
        <w:t>)</w:t>
      </w:r>
    </w:p>
    <w:p w14:paraId="67E1847B" w14:textId="77777777" w:rsidR="003F2138" w:rsidRPr="003F2138" w:rsidRDefault="003F2138" w:rsidP="003F2138"/>
    <w:p w14:paraId="1794B740" w14:textId="0F7EB4F5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 w:rsidR="005F454B"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 w:rsidR="00572B2E"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 w:rsidR="00572B2E">
        <w:rPr>
          <w:rFonts w:ascii="Arial" w:hAnsi="Arial" w:cs="Arial"/>
          <w:sz w:val="22"/>
          <w:szCs w:val="22"/>
        </w:rPr>
        <w:t>.</w:t>
      </w:r>
    </w:p>
    <w:p w14:paraId="3F46C9D9" w14:textId="77777777" w:rsidR="00F41B8D" w:rsidRPr="00FC353E" w:rsidRDefault="00F41B8D" w:rsidP="00FC353E">
      <w:pPr>
        <w:pStyle w:val="ListParagraph"/>
        <w:rPr>
          <w:rFonts w:ascii="Arial" w:hAnsi="Arial" w:cs="Arial"/>
          <w:sz w:val="22"/>
          <w:szCs w:val="22"/>
        </w:rPr>
      </w:pPr>
    </w:p>
    <w:p w14:paraId="2920F270" w14:textId="1C589B4F" w:rsidR="00F41B8D" w:rsidRDefault="00F41B8D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0E4AF1FB" w14:textId="6C31DA36" w:rsidR="003F2138" w:rsidRDefault="003F2138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4F8D3404" w14:textId="77777777" w:rsidR="003F2138" w:rsidRPr="00FC353E" w:rsidRDefault="003F2138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70016D47" w14:textId="77777777" w:rsidR="00F41B8D" w:rsidRPr="00FC353E" w:rsidRDefault="00F41B8D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1CA3EA6" w14:textId="227E7648" w:rsidR="00F41B8D" w:rsidRPr="00FC353E" w:rsidRDefault="00F41B8D" w:rsidP="00F41B8D">
      <w:pPr>
        <w:pStyle w:val="Answer"/>
        <w:numPr>
          <w:ilvl w:val="0"/>
          <w:numId w:val="38"/>
        </w:numPr>
      </w:pPr>
      <w:r w:rsidRPr="00FC353E">
        <w:t>Name three</w:t>
      </w:r>
      <w:r w:rsidR="005F454B">
        <w:t xml:space="preserve"> or more</w:t>
      </w:r>
      <w:r w:rsidRPr="00FC353E">
        <w:t xml:space="preserve"> systems that require commissioning</w:t>
      </w:r>
      <w:r>
        <w:t>.</w:t>
      </w:r>
    </w:p>
    <w:p w14:paraId="3C8F44D3" w14:textId="312C6516" w:rsidR="00F41B8D" w:rsidRDefault="00F41B8D" w:rsidP="006210E4">
      <w:pPr>
        <w:pStyle w:val="Answer"/>
        <w:ind w:left="709" w:hanging="283"/>
        <w:rPr>
          <w:color w:val="FF0000"/>
        </w:rPr>
      </w:pPr>
    </w:p>
    <w:p w14:paraId="0F2ED530" w14:textId="12B53DE6" w:rsidR="003F2138" w:rsidRDefault="003F2138" w:rsidP="006210E4">
      <w:pPr>
        <w:pStyle w:val="Answer"/>
        <w:ind w:left="709" w:hanging="283"/>
        <w:rPr>
          <w:color w:val="FF0000"/>
        </w:rPr>
      </w:pPr>
    </w:p>
    <w:p w14:paraId="4E146184" w14:textId="77777777" w:rsidR="003F2138" w:rsidRPr="00FC353E" w:rsidRDefault="003F2138" w:rsidP="006210E4">
      <w:pPr>
        <w:pStyle w:val="Answer"/>
        <w:ind w:left="709" w:hanging="283"/>
      </w:pPr>
    </w:p>
    <w:p w14:paraId="5F5021B3" w14:textId="77777777" w:rsidR="00F41B8D" w:rsidRPr="00FC353E" w:rsidRDefault="00F41B8D" w:rsidP="0098586D">
      <w:pPr>
        <w:pStyle w:val="Answer"/>
        <w:ind w:left="720"/>
      </w:pPr>
      <w:r w:rsidRPr="00FC353E">
        <w:t xml:space="preserve"> </w:t>
      </w:r>
    </w:p>
    <w:p w14:paraId="2029C212" w14:textId="3AEADF43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condition report</w:t>
      </w:r>
      <w:r>
        <w:rPr>
          <w:rFonts w:ascii="Arial" w:hAnsi="Arial" w:cs="Arial"/>
          <w:sz w:val="22"/>
          <w:szCs w:val="22"/>
        </w:rPr>
        <w:t>?</w:t>
      </w:r>
    </w:p>
    <w:p w14:paraId="7D06F18B" w14:textId="77777777" w:rsidR="00F41B8D" w:rsidRPr="00FC353E" w:rsidRDefault="00F41B8D" w:rsidP="004362FC">
      <w:pPr>
        <w:pStyle w:val="ListParagraph"/>
        <w:rPr>
          <w:rFonts w:ascii="Arial" w:hAnsi="Arial" w:cs="Arial"/>
          <w:sz w:val="22"/>
          <w:szCs w:val="22"/>
        </w:rPr>
      </w:pPr>
    </w:p>
    <w:p w14:paraId="1BD4271B" w14:textId="77777777" w:rsidR="003F2138" w:rsidRDefault="003F2138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042ED2CB" w14:textId="77777777" w:rsidR="003F2138" w:rsidRDefault="003F2138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0E6D6CDE" w14:textId="34ED06E8" w:rsidR="00F41B8D" w:rsidRPr="00FC353E" w:rsidRDefault="00F41B8D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.</w:t>
      </w:r>
    </w:p>
    <w:p w14:paraId="16F62E6F" w14:textId="77777777" w:rsidR="00F41B8D" w:rsidRPr="004908A7" w:rsidRDefault="00F41B8D" w:rsidP="007673CA">
      <w:pPr>
        <w:pStyle w:val="Answernumbered"/>
        <w:numPr>
          <w:ilvl w:val="0"/>
          <w:numId w:val="0"/>
        </w:numPr>
        <w:ind w:left="714" w:hanging="357"/>
      </w:pPr>
    </w:p>
    <w:p w14:paraId="7D600B1F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6897AA4E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1D6D70E4" w14:textId="77777777" w:rsidR="00F41B8D" w:rsidRDefault="00F41B8D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4748B2AC" w14:textId="77777777" w:rsidR="00474F67" w:rsidRDefault="00474F67" w:rsidP="00474F67">
      <w:pPr>
        <w:rPr>
          <w:rFonts w:cs="Arial"/>
          <w:szCs w:val="22"/>
        </w:rPr>
      </w:pPr>
    </w:p>
    <w:p w14:paraId="4AFB4AEC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3784E" w14:textId="77777777" w:rsidR="007773EF" w:rsidRDefault="007773EF">
      <w:pPr>
        <w:spacing w:before="0" w:after="0"/>
      </w:pPr>
      <w:r>
        <w:separator/>
      </w:r>
    </w:p>
  </w:endnote>
  <w:endnote w:type="continuationSeparator" w:id="0">
    <w:p w14:paraId="72BF349F" w14:textId="77777777" w:rsidR="007773EF" w:rsidRDefault="007773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777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2AB856" wp14:editId="4DEE7EF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AD2132" w14:textId="6F1F2593" w:rsidR="00002DC1" w:rsidRPr="006953AB" w:rsidRDefault="00A940D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940D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FDF49F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AB8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4FAD2132" w14:textId="6F1F2593" w:rsidR="00002DC1" w:rsidRPr="006953AB" w:rsidRDefault="00A940D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940D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FDF49F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18A1E73" wp14:editId="3ABF159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F1193" w14:textId="77777777" w:rsidR="007773EF" w:rsidRDefault="007773EF">
      <w:pPr>
        <w:spacing w:before="0" w:after="0"/>
      </w:pPr>
      <w:r>
        <w:separator/>
      </w:r>
    </w:p>
  </w:footnote>
  <w:footnote w:type="continuationSeparator" w:id="0">
    <w:p w14:paraId="0CA605B6" w14:textId="77777777" w:rsidR="007773EF" w:rsidRDefault="007773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E14E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C2814C1" wp14:editId="58B113E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484109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C55F61D" wp14:editId="28CF84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753BE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275D42"/>
    <w:multiLevelType w:val="hybridMultilevel"/>
    <w:tmpl w:val="EB56CD4A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D0757"/>
    <w:multiLevelType w:val="hybridMultilevel"/>
    <w:tmpl w:val="A7CCD2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695377">
    <w:abstractNumId w:val="5"/>
  </w:num>
  <w:num w:numId="2" w16cid:durableId="60833454">
    <w:abstractNumId w:val="17"/>
  </w:num>
  <w:num w:numId="3" w16cid:durableId="1467625559">
    <w:abstractNumId w:val="25"/>
  </w:num>
  <w:num w:numId="4" w16cid:durableId="708189760">
    <w:abstractNumId w:val="19"/>
  </w:num>
  <w:num w:numId="5" w16cid:durableId="2048989047">
    <w:abstractNumId w:val="8"/>
  </w:num>
  <w:num w:numId="6" w16cid:durableId="1062559163">
    <w:abstractNumId w:val="18"/>
  </w:num>
  <w:num w:numId="7" w16cid:durableId="672681775">
    <w:abstractNumId w:val="8"/>
  </w:num>
  <w:num w:numId="8" w16cid:durableId="1902250396">
    <w:abstractNumId w:val="1"/>
  </w:num>
  <w:num w:numId="9" w16cid:durableId="1768840507">
    <w:abstractNumId w:val="8"/>
    <w:lvlOverride w:ilvl="0">
      <w:startOverride w:val="1"/>
    </w:lvlOverride>
  </w:num>
  <w:num w:numId="10" w16cid:durableId="901990516">
    <w:abstractNumId w:val="20"/>
  </w:num>
  <w:num w:numId="11" w16cid:durableId="1753235374">
    <w:abstractNumId w:val="16"/>
  </w:num>
  <w:num w:numId="12" w16cid:durableId="633943936">
    <w:abstractNumId w:val="6"/>
  </w:num>
  <w:num w:numId="13" w16cid:durableId="1070813243">
    <w:abstractNumId w:val="15"/>
  </w:num>
  <w:num w:numId="14" w16cid:durableId="770856789">
    <w:abstractNumId w:val="21"/>
  </w:num>
  <w:num w:numId="15" w16cid:durableId="607085294">
    <w:abstractNumId w:val="13"/>
  </w:num>
  <w:num w:numId="16" w16cid:durableId="663313029">
    <w:abstractNumId w:val="7"/>
  </w:num>
  <w:num w:numId="17" w16cid:durableId="1454981123">
    <w:abstractNumId w:val="27"/>
  </w:num>
  <w:num w:numId="18" w16cid:durableId="314458193">
    <w:abstractNumId w:val="28"/>
  </w:num>
  <w:num w:numId="19" w16cid:durableId="666325822">
    <w:abstractNumId w:val="4"/>
  </w:num>
  <w:num w:numId="20" w16cid:durableId="1840340205">
    <w:abstractNumId w:val="3"/>
  </w:num>
  <w:num w:numId="21" w16cid:durableId="860437953">
    <w:abstractNumId w:val="11"/>
  </w:num>
  <w:num w:numId="22" w16cid:durableId="1549872888">
    <w:abstractNumId w:val="11"/>
    <w:lvlOverride w:ilvl="0">
      <w:startOverride w:val="1"/>
    </w:lvlOverride>
  </w:num>
  <w:num w:numId="23" w16cid:durableId="163588647">
    <w:abstractNumId w:val="26"/>
  </w:num>
  <w:num w:numId="24" w16cid:durableId="898517455">
    <w:abstractNumId w:val="11"/>
    <w:lvlOverride w:ilvl="0">
      <w:startOverride w:val="1"/>
    </w:lvlOverride>
  </w:num>
  <w:num w:numId="25" w16cid:durableId="803542880">
    <w:abstractNumId w:val="11"/>
    <w:lvlOverride w:ilvl="0">
      <w:startOverride w:val="1"/>
    </w:lvlOverride>
  </w:num>
  <w:num w:numId="26" w16cid:durableId="1760829412">
    <w:abstractNumId w:val="12"/>
  </w:num>
  <w:num w:numId="27" w16cid:durableId="1103378031">
    <w:abstractNumId w:val="22"/>
  </w:num>
  <w:num w:numId="28" w16cid:durableId="1102452126">
    <w:abstractNumId w:val="11"/>
    <w:lvlOverride w:ilvl="0">
      <w:startOverride w:val="1"/>
    </w:lvlOverride>
  </w:num>
  <w:num w:numId="29" w16cid:durableId="695037477">
    <w:abstractNumId w:val="23"/>
  </w:num>
  <w:num w:numId="30" w16cid:durableId="1521510573">
    <w:abstractNumId w:val="11"/>
  </w:num>
  <w:num w:numId="31" w16cid:durableId="1859194014">
    <w:abstractNumId w:val="11"/>
    <w:lvlOverride w:ilvl="0">
      <w:startOverride w:val="1"/>
    </w:lvlOverride>
  </w:num>
  <w:num w:numId="32" w16cid:durableId="22365125">
    <w:abstractNumId w:val="11"/>
    <w:lvlOverride w:ilvl="0">
      <w:startOverride w:val="1"/>
    </w:lvlOverride>
  </w:num>
  <w:num w:numId="33" w16cid:durableId="309790081">
    <w:abstractNumId w:val="0"/>
  </w:num>
  <w:num w:numId="34" w16cid:durableId="1982886080">
    <w:abstractNumId w:val="14"/>
  </w:num>
  <w:num w:numId="35" w16cid:durableId="819421177">
    <w:abstractNumId w:val="2"/>
  </w:num>
  <w:num w:numId="36" w16cid:durableId="355035924">
    <w:abstractNumId w:val="10"/>
  </w:num>
  <w:num w:numId="37" w16cid:durableId="1532844265">
    <w:abstractNumId w:val="24"/>
  </w:num>
  <w:num w:numId="38" w16cid:durableId="14311990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B8D"/>
    <w:rsid w:val="00002DC1"/>
    <w:rsid w:val="000033BD"/>
    <w:rsid w:val="00006C61"/>
    <w:rsid w:val="00066877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22F5"/>
    <w:rsid w:val="00235D52"/>
    <w:rsid w:val="002D07A8"/>
    <w:rsid w:val="003405EA"/>
    <w:rsid w:val="003916EC"/>
    <w:rsid w:val="003B1E21"/>
    <w:rsid w:val="003F2138"/>
    <w:rsid w:val="003F7F14"/>
    <w:rsid w:val="00404B31"/>
    <w:rsid w:val="00474F67"/>
    <w:rsid w:val="0048500D"/>
    <w:rsid w:val="004E7551"/>
    <w:rsid w:val="00524E1B"/>
    <w:rsid w:val="0055348F"/>
    <w:rsid w:val="00572B2E"/>
    <w:rsid w:val="005F454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73EF"/>
    <w:rsid w:val="007961C3"/>
    <w:rsid w:val="00797FA7"/>
    <w:rsid w:val="008C1F1C"/>
    <w:rsid w:val="008D47A6"/>
    <w:rsid w:val="009975A0"/>
    <w:rsid w:val="009C5C6E"/>
    <w:rsid w:val="00A2454C"/>
    <w:rsid w:val="00A32FE5"/>
    <w:rsid w:val="00A940D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9509A"/>
    <w:rsid w:val="00F03E33"/>
    <w:rsid w:val="00F15749"/>
    <w:rsid w:val="00F41B8D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63017"/>
  <w15:docId w15:val="{AF604EA1-B9C1-46A1-8B6A-0968EE07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1B8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940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12</Words>
  <Characters>232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2025-11-18T19:36:00Z</dcterms:created>
  <dcterms:modified xsi:type="dcterms:W3CDTF">2025-11-20T14:36:00Z</dcterms:modified>
</cp:coreProperties>
</file>